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7D300FC1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A52F25">
        <w:rPr>
          <w:b/>
          <w:lang w:val="en-GB"/>
        </w:rPr>
        <w:t xml:space="preserve"> 46-G017-24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000280F4" w14:textId="34DF9E98" w:rsidR="00C44890" w:rsidRPr="00900F23" w:rsidRDefault="00900F23" w:rsidP="00C44890">
      <w:pPr>
        <w:pStyle w:val="Heading3"/>
        <w:rPr>
          <w:rFonts w:ascii="Times New Roman" w:hAnsi="Times New Roman"/>
          <w:b w:val="0"/>
          <w:sz w:val="24"/>
          <w:lang w:val="en-GB"/>
        </w:rPr>
      </w:pPr>
      <w:bookmarkStart w:id="5" w:name="_Toc312171709"/>
      <w:r w:rsidRPr="00900F23">
        <w:rPr>
          <w:rFonts w:ascii="Times New Roman" w:hAnsi="Times New Roman"/>
          <w:b w:val="0"/>
          <w:sz w:val="24"/>
          <w:lang w:val="en-GB"/>
        </w:rPr>
        <w:t xml:space="preserve">The multi-purpose truck will serve Kiritimati branch in many purpose such as delivery and collection of LPG gas, drum delivery including office normal run </w:t>
      </w:r>
      <w:r w:rsidR="002A4740" w:rsidRPr="00900F23">
        <w:rPr>
          <w:rFonts w:ascii="Times New Roman" w:hAnsi="Times New Roman"/>
          <w:b w:val="0"/>
          <w:sz w:val="24"/>
          <w:lang w:val="en-GB"/>
        </w:rPr>
        <w:t>Requirements</w:t>
      </w:r>
    </w:p>
    <w:p w14:paraId="7B19B727" w14:textId="1A705D58" w:rsidR="00C44890" w:rsidRPr="00900F23" w:rsidRDefault="00C44890" w:rsidP="00C44890">
      <w:pPr>
        <w:rPr>
          <w:b/>
          <w:lang w:val="en-GB"/>
        </w:rPr>
      </w:pPr>
      <w:bookmarkStart w:id="6" w:name="_Toc308102003"/>
      <w:r w:rsidRPr="00900F23">
        <w:rPr>
          <w:b/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4720BB5C" w:rsidR="005B5FC5" w:rsidRPr="005B5FC5" w:rsidRDefault="005B5FC5" w:rsidP="005B5FC5">
      <w:pPr>
        <w:rPr>
          <w:lang w:val="en-GB"/>
        </w:rPr>
      </w:pPr>
      <w:r>
        <w:rPr>
          <w:lang w:val="en-GB"/>
        </w:rPr>
        <w:t xml:space="preserve">To be installed </w:t>
      </w:r>
      <w:r w:rsidR="00C374FE">
        <w:rPr>
          <w:lang w:val="en-GB"/>
        </w:rPr>
        <w:t>at Kiritimati Branch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1CA01FB8" w:rsidR="00C44890" w:rsidRPr="00492684" w:rsidRDefault="005B5FC5" w:rsidP="00C44890">
      <w:pPr>
        <w:rPr>
          <w:lang w:val="en-GB"/>
        </w:rPr>
      </w:pPr>
      <w:r>
        <w:rPr>
          <w:lang w:val="en-GB"/>
        </w:rPr>
        <w:t xml:space="preserve">44 days after first payment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5569"/>
        <w:gridCol w:w="630"/>
        <w:gridCol w:w="1172"/>
        <w:gridCol w:w="1417"/>
      </w:tblGrid>
      <w:tr w:rsidR="002A4740" w:rsidRPr="00492684" w14:paraId="7BA20976" w14:textId="59B94A2B" w:rsidTr="00900F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5569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630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172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4E7C" w:rsidRPr="00492684" w14:paraId="14520360" w14:textId="77777777" w:rsidTr="00900F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AE8CCEB" w14:textId="2958257C" w:rsidR="00444E7C" w:rsidRPr="00492684" w:rsidRDefault="00444E7C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5569" w:type="dxa"/>
          </w:tcPr>
          <w:p w14:paraId="2939B13E" w14:textId="77777777" w:rsidR="00900F23" w:rsidRPr="00453029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453029">
              <w:rPr>
                <w:b/>
                <w:bCs/>
                <w:u w:val="single"/>
              </w:rPr>
              <w:t>Truck</w:t>
            </w:r>
          </w:p>
          <w:p w14:paraId="255163A7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Single Cab Isuzu D-Max SX  4 x 4  2019/2021</w:t>
            </w:r>
          </w:p>
          <w:p w14:paraId="3E68C620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Aluminum steel bed </w:t>
            </w:r>
          </w:p>
          <w:p w14:paraId="548585E7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2.0L Diesel Engine</w:t>
            </w:r>
          </w:p>
          <w:p w14:paraId="216EC550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34D454" wp14:editId="2FC26598">
                  <wp:simplePos x="0" y="0"/>
                  <wp:positionH relativeFrom="margin">
                    <wp:posOffset>3305175</wp:posOffset>
                  </wp:positionH>
                  <wp:positionV relativeFrom="paragraph">
                    <wp:posOffset>133985</wp:posOffset>
                  </wp:positionV>
                  <wp:extent cx="2399665" cy="1499870"/>
                  <wp:effectExtent l="0" t="0" r="635" b="5080"/>
                  <wp:wrapThrough wrapText="bothSides">
                    <wp:wrapPolygon edited="0">
                      <wp:start x="0" y="0"/>
                      <wp:lineTo x="0" y="21399"/>
                      <wp:lineTo x="21434" y="21399"/>
                      <wp:lineTo x="21434" y="0"/>
                      <wp:lineTo x="0" y="0"/>
                    </wp:wrapPolygon>
                  </wp:wrapThrough>
                  <wp:docPr id="1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665" cy="149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RH Drive</w:t>
            </w:r>
          </w:p>
          <w:p w14:paraId="31945219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Black color</w:t>
            </w:r>
          </w:p>
          <w:p w14:paraId="221E603A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c/w Tow bar and trailer lighting fitting</w:t>
            </w:r>
            <w:r w:rsidRPr="008F0552">
              <w:rPr>
                <w:noProof/>
              </w:rPr>
              <w:t xml:space="preserve"> </w:t>
            </w:r>
          </w:p>
          <w:p w14:paraId="025E4E11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Tow bar ball size – 2- 5/16”</w:t>
            </w:r>
          </w:p>
          <w:p w14:paraId="76E5901B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Adjustable tow bar height – 5 holes</w:t>
            </w:r>
          </w:p>
          <w:p w14:paraId="5FD642E9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Maximum towing load 2500kg</w:t>
            </w:r>
          </w:p>
          <w:p w14:paraId="39D1D32A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</w:p>
          <w:p w14:paraId="419EC906" w14:textId="77777777" w:rsidR="00900F23" w:rsidRPr="00453029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FC05235" wp14:editId="201E9ADD">
                  <wp:simplePos x="0" y="0"/>
                  <wp:positionH relativeFrom="column">
                    <wp:posOffset>3362008</wp:posOffset>
                  </wp:positionH>
                  <wp:positionV relativeFrom="paragraph">
                    <wp:posOffset>120015</wp:posOffset>
                  </wp:positionV>
                  <wp:extent cx="2360295" cy="1875790"/>
                  <wp:effectExtent l="0" t="0" r="1905" b="0"/>
                  <wp:wrapThrough wrapText="bothSides">
                    <wp:wrapPolygon edited="0">
                      <wp:start x="0" y="0"/>
                      <wp:lineTo x="0" y="21278"/>
                      <wp:lineTo x="21443" y="21278"/>
                      <wp:lineTo x="21443" y="0"/>
                      <wp:lineTo x="0" y="0"/>
                    </wp:wrapPolygon>
                  </wp:wrapThrough>
                  <wp:docPr id="10" name="Picture 6" descr="Image result for Heavy Duty Utility Trai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Heavy Duty Utility Trai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0295" cy="1875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u w:val="single"/>
              </w:rPr>
              <w:t xml:space="preserve">Utility </w:t>
            </w:r>
            <w:r w:rsidRPr="00453029">
              <w:rPr>
                <w:b/>
                <w:bCs/>
                <w:u w:val="single"/>
              </w:rPr>
              <w:t>Trailer</w:t>
            </w:r>
            <w:r>
              <w:rPr>
                <w:b/>
                <w:bCs/>
                <w:u w:val="single"/>
              </w:rPr>
              <w:t xml:space="preserve"> (5 x 10)</w:t>
            </w:r>
          </w:p>
          <w:p w14:paraId="0392D20F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Maximum load: 1600kg</w:t>
            </w:r>
            <w:r w:rsidRPr="00194767">
              <w:rPr>
                <w:noProof/>
              </w:rPr>
              <w:t xml:space="preserve"> </w:t>
            </w:r>
          </w:p>
          <w:p w14:paraId="32914BFD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Aluminum steel utility</w:t>
            </w:r>
          </w:p>
          <w:p w14:paraId="0B1CE7C7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Aluminum ramp tailgate</w:t>
            </w:r>
          </w:p>
          <w:p w14:paraId="6EF47FFA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Adjustable tow bar coupler (fit on to 2-5/16”tow ball)</w:t>
            </w:r>
            <w:r w:rsidRPr="0040206E">
              <w:rPr>
                <w:noProof/>
              </w:rPr>
              <w:t xml:space="preserve"> </w:t>
            </w:r>
          </w:p>
          <w:p w14:paraId="34DE8CFC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Lights with fittings to tow truck lighting system</w:t>
            </w:r>
          </w:p>
          <w:p w14:paraId="58D3806E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spare tires with rims</w:t>
            </w:r>
          </w:p>
          <w:p w14:paraId="44F2D07B" w14:textId="77777777" w:rsidR="00900F23" w:rsidRDefault="00900F23" w:rsidP="0090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 wheels 16R</w:t>
            </w:r>
          </w:p>
          <w:p w14:paraId="68DD527E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803867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300A43D7" w14:textId="35A2D4F3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630" w:type="dxa"/>
          </w:tcPr>
          <w:p w14:paraId="6F3B3A91" w14:textId="77777777" w:rsidR="00444E7C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</w:p>
          <w:p w14:paraId="4E42BA38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70EEE5C2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7F14781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E50D570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E18FEA9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3FEE4C1F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33EB19FA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D50680E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70B4D1ED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63E66011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8004678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D9C1859" w14:textId="77777777" w:rsidR="00900F23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4D95B3C" w14:textId="2E6F26E4" w:rsidR="00900F23" w:rsidRPr="00492684" w:rsidRDefault="00900F2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72" w:type="dxa"/>
          </w:tcPr>
          <w:p w14:paraId="718DD540" w14:textId="6BA9C212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93AEAE3" w14:textId="4C38298E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600B39D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3"/>
      <w:footerReference w:type="default" r:id="rId14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02641" w14:textId="77777777" w:rsidR="003D2485" w:rsidRDefault="003D2485">
      <w:r>
        <w:separator/>
      </w:r>
    </w:p>
  </w:endnote>
  <w:endnote w:type="continuationSeparator" w:id="0">
    <w:p w14:paraId="3374791A" w14:textId="77777777" w:rsidR="003D2485" w:rsidRDefault="003D2485">
      <w:r>
        <w:continuationSeparator/>
      </w:r>
    </w:p>
  </w:endnote>
  <w:endnote w:type="continuationNotice" w:id="1">
    <w:p w14:paraId="1577BB67" w14:textId="77777777" w:rsidR="003D2485" w:rsidRDefault="003D2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00F23" w:rsidRPr="00900F23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00F23" w:rsidRPr="00900F23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2DE3B56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52F25">
      <w:rPr>
        <w:noProof/>
      </w:rPr>
      <w:t>2024-12-10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EB849" w14:textId="77777777" w:rsidR="003D2485" w:rsidRDefault="003D2485">
      <w:r>
        <w:separator/>
      </w:r>
    </w:p>
  </w:footnote>
  <w:footnote w:type="continuationSeparator" w:id="0">
    <w:p w14:paraId="590B139D" w14:textId="77777777" w:rsidR="003D2485" w:rsidRDefault="003D2485">
      <w:r>
        <w:continuationSeparator/>
      </w:r>
    </w:p>
  </w:footnote>
  <w:footnote w:type="continuationNotice" w:id="1">
    <w:p w14:paraId="2352578C" w14:textId="77777777" w:rsidR="003D2485" w:rsidRDefault="003D2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23A590F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369984">
    <w:abstractNumId w:val="3"/>
  </w:num>
  <w:num w:numId="2" w16cid:durableId="473639831">
    <w:abstractNumId w:val="17"/>
  </w:num>
  <w:num w:numId="3" w16cid:durableId="2138990182">
    <w:abstractNumId w:val="18"/>
  </w:num>
  <w:num w:numId="4" w16cid:durableId="1537543464">
    <w:abstractNumId w:val="8"/>
  </w:num>
  <w:num w:numId="5" w16cid:durableId="1071999335">
    <w:abstractNumId w:val="7"/>
  </w:num>
  <w:num w:numId="6" w16cid:durableId="1555198864">
    <w:abstractNumId w:val="12"/>
  </w:num>
  <w:num w:numId="7" w16cid:durableId="828718340">
    <w:abstractNumId w:val="9"/>
  </w:num>
  <w:num w:numId="8" w16cid:durableId="261229642">
    <w:abstractNumId w:val="14"/>
  </w:num>
  <w:num w:numId="9" w16cid:durableId="2000571027">
    <w:abstractNumId w:val="0"/>
  </w:num>
  <w:num w:numId="10" w16cid:durableId="902956682">
    <w:abstractNumId w:val="13"/>
  </w:num>
  <w:num w:numId="11" w16cid:durableId="798692214">
    <w:abstractNumId w:val="4"/>
  </w:num>
  <w:num w:numId="12" w16cid:durableId="673843577">
    <w:abstractNumId w:val="11"/>
  </w:num>
  <w:num w:numId="13" w16cid:durableId="1415008007">
    <w:abstractNumId w:val="16"/>
  </w:num>
  <w:num w:numId="14" w16cid:durableId="1729919596">
    <w:abstractNumId w:val="6"/>
  </w:num>
  <w:num w:numId="15" w16cid:durableId="1008481336">
    <w:abstractNumId w:val="10"/>
  </w:num>
  <w:num w:numId="16" w16cid:durableId="502209406">
    <w:abstractNumId w:val="1"/>
  </w:num>
  <w:num w:numId="17" w16cid:durableId="910965488">
    <w:abstractNumId w:val="15"/>
  </w:num>
  <w:num w:numId="18" w16cid:durableId="306008918">
    <w:abstractNumId w:val="2"/>
  </w:num>
  <w:num w:numId="19" w16cid:durableId="208136472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6B1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6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D4E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485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D3F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4F7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67F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2C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0F23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DE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3F73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054C"/>
    <w:rsid w:val="00A5106E"/>
    <w:rsid w:val="00A51705"/>
    <w:rsid w:val="00A51A7D"/>
    <w:rsid w:val="00A52782"/>
    <w:rsid w:val="00A52F25"/>
    <w:rsid w:val="00A53C84"/>
    <w:rsid w:val="00A542BE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74FE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2E9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39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662FE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F22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8818F-458D-4D85-BAF6-593D01270F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3</TotalTime>
  <Pages>3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1075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4</cp:revision>
  <cp:lastPrinted>2013-10-18T08:32:00Z</cp:lastPrinted>
  <dcterms:created xsi:type="dcterms:W3CDTF">2024-12-05T01:59:00Z</dcterms:created>
  <dcterms:modified xsi:type="dcterms:W3CDTF">2024-12-09T22:08:00Z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